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06B19A28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supbanco-CCC-CP-2022-00</w:t>
                                            </w:r>
                                            <w:r w:rsidR="00564C28">
                                              <w:rPr>
                                                <w:rStyle w:val="Style2"/>
                                              </w:rPr>
                                              <w:t>20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564C28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9V4bA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06B19A28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supbanco-CCC-CP-2022-00</w:t>
                                      </w:r>
                                      <w:r w:rsidR="00564C28">
                                        <w:rPr>
                                          <w:rStyle w:val="Style2"/>
                                        </w:rPr>
                                        <w:t>20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564C28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564C2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564C2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564C2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7777777" w:rsidR="002E1412" w:rsidRPr="002E1412" w:rsidRDefault="00564C2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64C2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7F6870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900FB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7</cp:revision>
  <cp:lastPrinted>2011-03-04T18:59:00Z</cp:lastPrinted>
  <dcterms:created xsi:type="dcterms:W3CDTF">2021-09-30T16:12:00Z</dcterms:created>
  <dcterms:modified xsi:type="dcterms:W3CDTF">2022-11-10T17:39:00Z</dcterms:modified>
</cp:coreProperties>
</file>